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09B3A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BURTON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4EFD8DC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F5321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04DF58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59F92250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45A62DC1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West Riding of Yorkshire, the taxes of a fifteenth and a tenth.</w:t>
      </w:r>
    </w:p>
    <w:p w14:paraId="13362506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1F371DD7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807F99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ABD6C9" w14:textId="77777777" w:rsidR="008123E7" w:rsidRDefault="008123E7" w:rsidP="0081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p w14:paraId="27E060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EF1F9" w14:textId="77777777" w:rsidR="008123E7" w:rsidRDefault="008123E7" w:rsidP="009139A6">
      <w:r>
        <w:separator/>
      </w:r>
    </w:p>
  </w:endnote>
  <w:endnote w:type="continuationSeparator" w:id="0">
    <w:p w14:paraId="7D3EB777" w14:textId="77777777" w:rsidR="008123E7" w:rsidRDefault="008123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219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F5D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F02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A2AF" w14:textId="77777777" w:rsidR="008123E7" w:rsidRDefault="008123E7" w:rsidP="009139A6">
      <w:r>
        <w:separator/>
      </w:r>
    </w:p>
  </w:footnote>
  <w:footnote w:type="continuationSeparator" w:id="0">
    <w:p w14:paraId="69390C75" w14:textId="77777777" w:rsidR="008123E7" w:rsidRDefault="008123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122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FF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E8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3E7"/>
    <w:rsid w:val="000666E0"/>
    <w:rsid w:val="002510B7"/>
    <w:rsid w:val="005C130B"/>
    <w:rsid w:val="008123E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A7C12"/>
  <w15:chartTrackingRefBased/>
  <w15:docId w15:val="{38CFD34E-3ED3-4580-BCA5-EECAB4EE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2021-11-05T20:24:00Z</dcterms:created>
  <dcterms:modified xsi:type="dcterms:W3CDTF">2021-11-05T20:24:00Z</dcterms:modified>
</cp:coreProperties>
</file>